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1C20" w14:textId="77777777" w:rsidR="002B426C" w:rsidRDefault="002B426C" w:rsidP="00D04B17"/>
    <w:p w14:paraId="277CACAD" w14:textId="77777777" w:rsidR="00763ECF" w:rsidRPr="00763ECF" w:rsidRDefault="00763ECF" w:rsidP="00763ECF"/>
    <w:p w14:paraId="74F93EE6" w14:textId="77777777" w:rsidR="00763ECF" w:rsidRPr="00763ECF" w:rsidRDefault="00763ECF" w:rsidP="00763ECF"/>
    <w:p w14:paraId="18EF0225" w14:textId="77777777" w:rsidR="00763ECF" w:rsidRPr="00763ECF" w:rsidRDefault="00763ECF" w:rsidP="00763ECF"/>
    <w:p w14:paraId="2431F59F" w14:textId="77777777" w:rsidR="00763ECF" w:rsidRPr="00763ECF" w:rsidRDefault="00763ECF" w:rsidP="00763ECF"/>
    <w:p w14:paraId="2BA8A6BC" w14:textId="77777777" w:rsidR="00763ECF" w:rsidRPr="00763ECF" w:rsidRDefault="00763ECF" w:rsidP="00763ECF"/>
    <w:p w14:paraId="00114933" w14:textId="77777777" w:rsidR="00763ECF" w:rsidRPr="00763ECF" w:rsidRDefault="00763ECF" w:rsidP="00763ECF"/>
    <w:p w14:paraId="3231E745" w14:textId="77777777" w:rsidR="00763ECF" w:rsidRPr="00763ECF" w:rsidRDefault="00763ECF" w:rsidP="00763ECF"/>
    <w:p w14:paraId="3F820F52" w14:textId="77777777" w:rsidR="00763ECF" w:rsidRPr="00763ECF" w:rsidRDefault="00763ECF" w:rsidP="00763ECF"/>
    <w:p w14:paraId="7B928850" w14:textId="77777777" w:rsidR="00763ECF" w:rsidRPr="00763ECF" w:rsidRDefault="00763ECF" w:rsidP="00763ECF"/>
    <w:p w14:paraId="3F8468DD" w14:textId="77777777" w:rsidR="00763ECF" w:rsidRPr="00763ECF" w:rsidRDefault="00763ECF" w:rsidP="00763ECF"/>
    <w:p w14:paraId="55B7AD3E" w14:textId="77777777" w:rsidR="00763ECF" w:rsidRPr="00763ECF" w:rsidRDefault="00763ECF" w:rsidP="00763ECF"/>
    <w:p w14:paraId="027DFDE4" w14:textId="77777777" w:rsidR="00763ECF" w:rsidRPr="00763ECF" w:rsidRDefault="00763ECF" w:rsidP="00763ECF"/>
    <w:p w14:paraId="3681C98D" w14:textId="77777777" w:rsidR="00763ECF" w:rsidRPr="00763ECF" w:rsidRDefault="00763ECF" w:rsidP="00763ECF"/>
    <w:p w14:paraId="2C1E0922" w14:textId="77777777" w:rsidR="00763ECF" w:rsidRPr="00763ECF" w:rsidRDefault="00763ECF" w:rsidP="00763ECF"/>
    <w:p w14:paraId="17511ED7" w14:textId="77777777" w:rsidR="00763ECF" w:rsidRPr="00763ECF" w:rsidRDefault="00763ECF" w:rsidP="00763ECF"/>
    <w:p w14:paraId="1E18EE82" w14:textId="77777777" w:rsidR="00763ECF" w:rsidRPr="00763ECF" w:rsidRDefault="00763ECF" w:rsidP="00763ECF"/>
    <w:p w14:paraId="3D82A0E2" w14:textId="77777777" w:rsidR="00763ECF" w:rsidRPr="00763ECF" w:rsidRDefault="00763ECF" w:rsidP="00763ECF"/>
    <w:p w14:paraId="5762C5A8" w14:textId="77777777" w:rsidR="00763ECF" w:rsidRPr="00763ECF" w:rsidRDefault="00763ECF" w:rsidP="00763ECF"/>
    <w:p w14:paraId="0345A9C8" w14:textId="77777777" w:rsidR="00763ECF" w:rsidRPr="00763ECF" w:rsidRDefault="00763ECF" w:rsidP="00763ECF"/>
    <w:p w14:paraId="228F18C7" w14:textId="77777777" w:rsidR="00763ECF" w:rsidRPr="00763ECF" w:rsidRDefault="00763ECF" w:rsidP="00763ECF"/>
    <w:p w14:paraId="66B649D5" w14:textId="77777777" w:rsidR="00763ECF" w:rsidRPr="00763ECF" w:rsidRDefault="00763ECF" w:rsidP="00763ECF"/>
    <w:p w14:paraId="7A3B626B" w14:textId="77777777" w:rsidR="00763ECF" w:rsidRPr="00763ECF" w:rsidRDefault="00763ECF" w:rsidP="00763ECF"/>
    <w:p w14:paraId="533B8E3E" w14:textId="77777777" w:rsidR="00763ECF" w:rsidRPr="00763ECF" w:rsidRDefault="00763ECF" w:rsidP="00763ECF"/>
    <w:p w14:paraId="2ECCC59A" w14:textId="77777777" w:rsidR="00763ECF" w:rsidRPr="00763ECF" w:rsidRDefault="00763ECF" w:rsidP="00763ECF"/>
    <w:p w14:paraId="00C58010" w14:textId="77777777" w:rsidR="00763ECF" w:rsidRPr="00763ECF" w:rsidRDefault="00763ECF" w:rsidP="00763ECF"/>
    <w:p w14:paraId="33CE947E" w14:textId="77777777" w:rsidR="00763ECF" w:rsidRPr="00763ECF" w:rsidRDefault="00763ECF" w:rsidP="00763ECF"/>
    <w:p w14:paraId="172385D6" w14:textId="77777777" w:rsidR="00763ECF" w:rsidRPr="00763ECF" w:rsidRDefault="00763ECF" w:rsidP="00763ECF"/>
    <w:p w14:paraId="48D21C79" w14:textId="77777777" w:rsidR="00763ECF" w:rsidRPr="00763ECF" w:rsidRDefault="00763ECF" w:rsidP="00763ECF"/>
    <w:sectPr w:rsidR="00763ECF" w:rsidRPr="00763ECF" w:rsidSect="002B4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899" w:orient="landscape"/>
      <w:pgMar w:top="1973" w:right="1196" w:bottom="1099" w:left="758" w:header="648" w:footer="114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AEC7" w14:textId="77777777" w:rsidR="00B8615C" w:rsidRDefault="00B8615C">
      <w:r>
        <w:separator/>
      </w:r>
    </w:p>
  </w:endnote>
  <w:endnote w:type="continuationSeparator" w:id="0">
    <w:p w14:paraId="226B39D3" w14:textId="77777777" w:rsidR="00B8615C" w:rsidRDefault="00B8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50ED" w14:textId="77777777" w:rsidR="00D231F3" w:rsidRDefault="00D231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B387A" w14:textId="61E97985" w:rsidR="00363BCE" w:rsidRPr="00662A76" w:rsidRDefault="00C14C40" w:rsidP="001C1771">
    <w:pPr>
      <w:pStyle w:val="Footer"/>
      <w:jc w:val="right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DAB8F19" wp14:editId="2BCFE74F">
              <wp:simplePos x="0" y="0"/>
              <wp:positionH relativeFrom="column">
                <wp:posOffset>7620</wp:posOffset>
              </wp:positionH>
              <wp:positionV relativeFrom="paragraph">
                <wp:posOffset>-33020</wp:posOffset>
              </wp:positionV>
              <wp:extent cx="6330950" cy="285750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A217FE" w14:textId="77777777" w:rsidR="002B426C" w:rsidRPr="00D115D7" w:rsidRDefault="002B426C" w:rsidP="002B426C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2107  |  Telephone: 011 085 2001  |  Fax: 011 388 4010  |  Website: www.gep.co.za</w:t>
                          </w:r>
                        </w:p>
                        <w:p w14:paraId="4E7F63D5" w14:textId="77777777" w:rsidR="002B426C" w:rsidRPr="00AD373F" w:rsidRDefault="002B426C" w:rsidP="002B426C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AB8F19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left:0;text-align:left;margin-left:.6pt;margin-top:-2.6pt;width:498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" filled="f" stroked="f">
              <v:textbox inset="3mm,2.5mm">
                <w:txbxContent>
                  <w:p w14:paraId="7DA217FE" w14:textId="77777777" w:rsidR="002B426C" w:rsidRPr="00D115D7" w:rsidRDefault="002B426C" w:rsidP="002B426C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2107  |  Telephone: 011 085 2001  |  Fax: 011 388 4010  |  Website: www.gep.co.za</w:t>
                    </w:r>
                  </w:p>
                  <w:p w14:paraId="4E7F63D5" w14:textId="77777777" w:rsidR="002B426C" w:rsidRPr="00AD373F" w:rsidRDefault="002B426C" w:rsidP="002B426C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9D6C74" wp14:editId="31DAC4D1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7369175" cy="71628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736917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2C33B0B0" w14:textId="77777777" w:rsidR="002B426C" w:rsidRPr="00F01C7D" w:rsidRDefault="002B426C" w:rsidP="002B426C">
                          <w:pPr>
                            <w:pStyle w:val="s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(Chief Executive Officer),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="00D45749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D45749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D45749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Ms. B Mahlutshana,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 D Golding, 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N Mufamadi, Ms. D Maphanzela</w:t>
                          </w:r>
                        </w:p>
                        <w:p w14:paraId="560E1A31" w14:textId="77777777" w:rsidR="002B426C" w:rsidRPr="00D115D7" w:rsidRDefault="002B426C" w:rsidP="002B426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760FA3DD" w14:textId="77777777" w:rsidR="002B426C" w:rsidRPr="00822C80" w:rsidRDefault="002B426C" w:rsidP="002B426C">
                          <w:pPr>
                            <w:pStyle w:val="s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510E3BDC" w14:textId="77777777" w:rsidR="002B426C" w:rsidRPr="00171BDF" w:rsidRDefault="002B426C" w:rsidP="002B426C">
                          <w:pPr>
                            <w:rPr>
                              <w:szCs w:val="13"/>
                            </w:rPr>
                          </w:pPr>
                        </w:p>
                        <w:p w14:paraId="2A1B5A63" w14:textId="77777777" w:rsidR="002B426C" w:rsidRPr="00CB19A4" w:rsidRDefault="002B426C" w:rsidP="002B426C">
                          <w:pPr>
                            <w:rPr>
                              <w:szCs w:val="13"/>
                            </w:rPr>
                          </w:pPr>
                        </w:p>
                        <w:p w14:paraId="76675E47" w14:textId="77777777" w:rsidR="002B426C" w:rsidRPr="00F01C7D" w:rsidRDefault="002B426C" w:rsidP="002B426C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9D6C74" id="Text Box 12" o:spid="_x0000_s1028" type="#_x0000_t202" style="position:absolute;left:0;text-align:left;margin-left:0;margin-top:14.75pt;width:580.25pt;height:56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" fillcolor="window" stroked="f">
              <v:textbox inset="3mm,2.5mm">
                <w:txbxContent>
                  <w:p w14:paraId="2C33B0B0" w14:textId="77777777" w:rsidR="002B426C" w:rsidRPr="00F01C7D" w:rsidRDefault="002B426C" w:rsidP="002B426C">
                    <w:pPr>
                      <w:pStyle w:val="s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(Chief Executive Officer),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="00D45749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D45749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D45749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Ms. B Mahlutshana,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 D Golding, 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N Mufamadi, Ms. D Maphanzela</w:t>
                    </w:r>
                  </w:p>
                  <w:p w14:paraId="560E1A31" w14:textId="77777777" w:rsidR="002B426C" w:rsidRPr="00D115D7" w:rsidRDefault="002B426C" w:rsidP="002B426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760FA3DD" w14:textId="77777777" w:rsidR="002B426C" w:rsidRPr="00822C80" w:rsidRDefault="002B426C" w:rsidP="002B426C">
                    <w:pPr>
                      <w:pStyle w:val="s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510E3BDC" w14:textId="77777777" w:rsidR="002B426C" w:rsidRPr="00171BDF" w:rsidRDefault="002B426C" w:rsidP="002B426C">
                    <w:pPr>
                      <w:rPr>
                        <w:szCs w:val="13"/>
                      </w:rPr>
                    </w:pPr>
                  </w:p>
                  <w:p w14:paraId="2A1B5A63" w14:textId="77777777" w:rsidR="002B426C" w:rsidRPr="00CB19A4" w:rsidRDefault="002B426C" w:rsidP="002B426C">
                    <w:pPr>
                      <w:rPr>
                        <w:szCs w:val="13"/>
                      </w:rPr>
                    </w:pPr>
                  </w:p>
                  <w:p w14:paraId="76675E47" w14:textId="77777777" w:rsidR="002B426C" w:rsidRPr="00F01C7D" w:rsidRDefault="002B426C" w:rsidP="002B426C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1" locked="0" layoutInCell="1" allowOverlap="1" wp14:anchorId="775664B8" wp14:editId="63DF8F1D">
          <wp:simplePos x="0" y="0"/>
          <wp:positionH relativeFrom="column">
            <wp:posOffset>7197725</wp:posOffset>
          </wp:positionH>
          <wp:positionV relativeFrom="paragraph">
            <wp:posOffset>-44450</wp:posOffset>
          </wp:positionV>
          <wp:extent cx="2687955" cy="798195"/>
          <wp:effectExtent l="0" t="0" r="0" b="0"/>
          <wp:wrapNone/>
          <wp:docPr id="11" name="Picture 13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9E41" w14:textId="3F1B5CCF" w:rsidR="00363BCE" w:rsidRDefault="00C14C40" w:rsidP="00E25996">
    <w:pPr>
      <w:pStyle w:val="Footer"/>
      <w:tabs>
        <w:tab w:val="clear" w:pos="4320"/>
        <w:tab w:val="clear" w:pos="8640"/>
        <w:tab w:val="left" w:pos="280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13823BD" wp14:editId="7D5EF649">
              <wp:simplePos x="0" y="0"/>
              <wp:positionH relativeFrom="column">
                <wp:posOffset>-121285</wp:posOffset>
              </wp:positionH>
              <wp:positionV relativeFrom="paragraph">
                <wp:posOffset>242570</wp:posOffset>
              </wp:positionV>
              <wp:extent cx="7369175" cy="71628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736917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A96C94D" w14:textId="16292044" w:rsidR="00F01C7D" w:rsidRPr="00F01C7D" w:rsidRDefault="00F01C7D" w:rsidP="00F01C7D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="00DE2169"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 w:rsidR="00DE2169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DE2169"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="00DE2169"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="00DE2169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(Chief Executive Officer),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="00D45749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D45749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D45749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Ms. B Mahlutshana,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D Maphanzela</w:t>
                          </w:r>
                        </w:p>
                        <w:p w14:paraId="55B53A35" w14:textId="77777777" w:rsidR="00F01C7D" w:rsidRPr="00D115D7" w:rsidRDefault="00F01C7D" w:rsidP="00F01C7D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2486D5AD" w14:textId="77777777" w:rsidR="00F01C7D" w:rsidRPr="00822C80" w:rsidRDefault="00F01C7D" w:rsidP="00F01C7D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63C02031" w14:textId="77777777" w:rsidR="00F01C7D" w:rsidRPr="00171BDF" w:rsidRDefault="00F01C7D" w:rsidP="00F01C7D">
                          <w:pPr>
                            <w:rPr>
                              <w:szCs w:val="13"/>
                            </w:rPr>
                          </w:pPr>
                        </w:p>
                        <w:p w14:paraId="5C9FE98A" w14:textId="77777777" w:rsidR="00F01C7D" w:rsidRPr="00CB19A4" w:rsidRDefault="00F01C7D" w:rsidP="00F01C7D">
                          <w:pPr>
                            <w:rPr>
                              <w:szCs w:val="13"/>
                            </w:rPr>
                          </w:pPr>
                        </w:p>
                        <w:p w14:paraId="7DCF48FE" w14:textId="77777777" w:rsidR="00E25996" w:rsidRPr="00F01C7D" w:rsidRDefault="00E25996" w:rsidP="00F01C7D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3823B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-9.55pt;margin-top:19.1pt;width:580.25pt;height:56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" fillcolor="window" stroked="f">
              <v:textbox inset="3mm,2.5mm">
                <w:txbxContent>
                  <w:p w14:paraId="0A96C94D" w14:textId="16292044" w:rsidR="00F01C7D" w:rsidRPr="00F01C7D" w:rsidRDefault="00F01C7D" w:rsidP="00F01C7D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="00DE2169"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 w:rsidR="00DE2169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="00DE2169"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="00DE2169"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="00DE2169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(Chief Executive Officer),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="00D45749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D45749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D45749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Ms. B Mahlutshana,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D Maphanzela</w:t>
                    </w:r>
                  </w:p>
                  <w:p w14:paraId="55B53A35" w14:textId="77777777" w:rsidR="00F01C7D" w:rsidRPr="00D115D7" w:rsidRDefault="00F01C7D" w:rsidP="00F01C7D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2486D5AD" w14:textId="77777777" w:rsidR="00F01C7D" w:rsidRPr="00822C80" w:rsidRDefault="00F01C7D" w:rsidP="00F01C7D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63C02031" w14:textId="77777777" w:rsidR="00F01C7D" w:rsidRPr="00171BDF" w:rsidRDefault="00F01C7D" w:rsidP="00F01C7D">
                    <w:pPr>
                      <w:rPr>
                        <w:szCs w:val="13"/>
                      </w:rPr>
                    </w:pPr>
                  </w:p>
                  <w:p w14:paraId="5C9FE98A" w14:textId="77777777" w:rsidR="00F01C7D" w:rsidRPr="00CB19A4" w:rsidRDefault="00F01C7D" w:rsidP="00F01C7D">
                    <w:pPr>
                      <w:rPr>
                        <w:szCs w:val="13"/>
                      </w:rPr>
                    </w:pPr>
                  </w:p>
                  <w:p w14:paraId="7DCF48FE" w14:textId="77777777" w:rsidR="00E25996" w:rsidRPr="00F01C7D" w:rsidRDefault="00E25996" w:rsidP="00F01C7D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BFEF44" wp14:editId="2E1E96F7">
              <wp:simplePos x="0" y="0"/>
              <wp:positionH relativeFrom="column">
                <wp:posOffset>-113665</wp:posOffset>
              </wp:positionH>
              <wp:positionV relativeFrom="paragraph">
                <wp:posOffset>8255</wp:posOffset>
              </wp:positionV>
              <wp:extent cx="6330950" cy="2857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58647D" w14:textId="7C2C3E9C" w:rsidR="00951308" w:rsidRPr="00D115D7" w:rsidRDefault="00E25996" w:rsidP="00951308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="00951308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="00951308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="00951308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r w:rsidR="00C14C40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|</w:t>
                          </w:r>
                          <w:r w:rsidR="00951308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 Telephone: 011 085 2001  |  Fax: 011 388 4010  |  Website: www.gep.co.za</w:t>
                          </w:r>
                        </w:p>
                        <w:p w14:paraId="3513D04D" w14:textId="77777777" w:rsidR="00E25996" w:rsidRPr="00AD373F" w:rsidRDefault="00E25996" w:rsidP="00E25996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BFEF44" id="Text Box 3" o:spid="_x0000_s1031" type="#_x0000_t202" style="position:absolute;margin-left:-8.95pt;margin-top:.65pt;width:498.5pt;height:2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" filled="f" stroked="f">
              <v:textbox inset="3mm,2.5mm">
                <w:txbxContent>
                  <w:p w14:paraId="1758647D" w14:textId="7C2C3E9C" w:rsidR="00951308" w:rsidRPr="00D115D7" w:rsidRDefault="00E25996" w:rsidP="00951308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="00951308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="00951308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="00951308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</w:t>
                    </w:r>
                    <w:r w:rsidR="00C14C40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2107 |</w:t>
                    </w:r>
                    <w:r w:rsidR="00951308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 Telephone: 011 085 2001  |  Fax: 011 388 4010  |  Website: www.gep.co.za</w:t>
                    </w:r>
                  </w:p>
                  <w:p w14:paraId="3513D04D" w14:textId="77777777" w:rsidR="00E25996" w:rsidRPr="00AD373F" w:rsidRDefault="00E25996" w:rsidP="00E25996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4144" behindDoc="1" locked="0" layoutInCell="1" allowOverlap="1" wp14:anchorId="0B4AC2DF" wp14:editId="6F80CF56">
          <wp:simplePos x="0" y="0"/>
          <wp:positionH relativeFrom="column">
            <wp:posOffset>7076440</wp:posOffset>
          </wp:positionH>
          <wp:positionV relativeFrom="paragraph">
            <wp:posOffset>-3175</wp:posOffset>
          </wp:positionV>
          <wp:extent cx="2687955" cy="798195"/>
          <wp:effectExtent l="0" t="0" r="0" b="0"/>
          <wp:wrapNone/>
          <wp:docPr id="2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5996">
      <w:tab/>
    </w:r>
  </w:p>
  <w:p w14:paraId="7549F61B" w14:textId="60FA9ECB" w:rsidR="00363BCE" w:rsidRPr="00A252C8" w:rsidRDefault="00C14C4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E229D35" wp14:editId="76C0E413">
              <wp:simplePos x="0" y="0"/>
              <wp:positionH relativeFrom="column">
                <wp:posOffset>737235</wp:posOffset>
              </wp:positionH>
              <wp:positionV relativeFrom="paragraph">
                <wp:posOffset>231140</wp:posOffset>
              </wp:positionV>
              <wp:extent cx="3657600" cy="91694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04DE36" id="Rectangle 1" o:spid="_x0000_s1026" style="position:absolute;margin-left:58.05pt;margin-top:18.2pt;width:4in;height:72.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9B8B2" w14:textId="77777777" w:rsidR="00B8615C" w:rsidRDefault="00B8615C">
      <w:r>
        <w:separator/>
      </w:r>
    </w:p>
  </w:footnote>
  <w:footnote w:type="continuationSeparator" w:id="0">
    <w:p w14:paraId="15B1C0A4" w14:textId="77777777" w:rsidR="00B8615C" w:rsidRDefault="00B86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C942" w14:textId="77777777" w:rsidR="00363BCE" w:rsidRDefault="003B5FA3">
    <w:pPr>
      <w:pStyle w:val="Header"/>
    </w:pPr>
    <w:r>
      <w:rPr>
        <w:szCs w:val="20"/>
        <w:lang w:val="en-ZA" w:eastAsia="en-ZA"/>
      </w:rPr>
      <w:pict w14:anchorId="02071B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4" type="#_x0000_t75" style="position:absolute;margin-left:0;margin-top:0;width:595.7pt;height:842.15pt;z-index:-251652096;mso-wrap-edited:f;mso-position-horizontal:center;mso-position-horizontal-relative:margin;mso-position-vertical:center;mso-position-vertical-relative:margin" wrapcoords="-27 0 -27 21580 21600 21580 21600 0 -27 0">
          <v:imagedata r:id="rId1" o:title="Letterhead-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B132" w14:textId="5F87E600" w:rsidR="00363BCE" w:rsidRDefault="00C14C40" w:rsidP="005F64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65A3743D" wp14:editId="1DBFBB79">
              <wp:simplePos x="0" y="0"/>
              <wp:positionH relativeFrom="column">
                <wp:posOffset>9866630</wp:posOffset>
              </wp:positionH>
              <wp:positionV relativeFrom="paragraph">
                <wp:posOffset>311150</wp:posOffset>
              </wp:positionV>
              <wp:extent cx="342900" cy="297180"/>
              <wp:effectExtent l="0" t="0" r="0" b="0"/>
              <wp:wrapNone/>
              <wp:docPr id="19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A97C5E" id="Rectangle 19" o:spid="_x0000_s1026" style="position:absolute;margin-left:776.9pt;margin-top:24.5pt;width:27pt;height:23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OsZEw7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AAF2C91" wp14:editId="737E6C32">
              <wp:simplePos x="0" y="0"/>
              <wp:positionH relativeFrom="column">
                <wp:posOffset>9867265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8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8E9344" id="Rectangle 18" o:spid="_x0000_s1026" style="position:absolute;margin-left:776.95pt;margin-top:-31.9pt;width:27pt;height:57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3D4D9071" wp14:editId="3A7ECC35">
              <wp:simplePos x="0" y="0"/>
              <wp:positionH relativeFrom="column">
                <wp:posOffset>9874250</wp:posOffset>
              </wp:positionH>
              <wp:positionV relativeFrom="paragraph">
                <wp:posOffset>702310</wp:posOffset>
              </wp:positionV>
              <wp:extent cx="342900" cy="9591040"/>
              <wp:effectExtent l="0" t="0" r="0" b="0"/>
              <wp:wrapNone/>
              <wp:docPr id="17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AE3E0F" id="Rectangle 17" o:spid="_x0000_s1026" style="position:absolute;margin-left:777.5pt;margin-top:55.3pt;width:27pt;height:755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" fillcolor="#c9d83a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63AB09C1" wp14:editId="347571BB">
          <wp:simplePos x="0" y="0"/>
          <wp:positionH relativeFrom="column">
            <wp:posOffset>7938770</wp:posOffset>
          </wp:positionH>
          <wp:positionV relativeFrom="paragraph">
            <wp:posOffset>-203835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16" name="Picture 66" descr="../../../../../../../Desktop/GEP%20Logo%20as%20Approved%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A20EA0" wp14:editId="1871011E">
              <wp:simplePos x="0" y="0"/>
              <wp:positionH relativeFrom="column">
                <wp:posOffset>-100965</wp:posOffset>
              </wp:positionH>
              <wp:positionV relativeFrom="paragraph">
                <wp:posOffset>516890</wp:posOffset>
              </wp:positionV>
              <wp:extent cx="3503295" cy="336550"/>
              <wp:effectExtent l="0" t="0" r="0" b="0"/>
              <wp:wrapThrough wrapText="bothSides">
                <wp:wrapPolygon edited="0">
                  <wp:start x="235" y="3668"/>
                  <wp:lineTo x="235" y="17117"/>
                  <wp:lineTo x="21259" y="17117"/>
                  <wp:lineTo x="21259" y="3668"/>
                  <wp:lineTo x="235" y="3668"/>
                </wp:wrapPolygon>
              </wp:wrapThrough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F5DCF0" w14:textId="77777777" w:rsidR="00D56D3B" w:rsidRPr="00912E99" w:rsidRDefault="00D56D3B" w:rsidP="00D56D3B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623DFC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  <w:p w14:paraId="13299F22" w14:textId="77777777" w:rsidR="00363BCE" w:rsidRPr="00912E99" w:rsidRDefault="00363BCE" w:rsidP="00B96C98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A20EA0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-7.95pt;margin-top:40.7pt;width:275.85pt;height:2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" filled="f" stroked="f">
              <v:textbox inset=",7.2pt,,7.2pt">
                <w:txbxContent>
                  <w:p w14:paraId="20F5DCF0" w14:textId="77777777" w:rsidR="00D56D3B" w:rsidRPr="00912E99" w:rsidRDefault="00D56D3B" w:rsidP="00D56D3B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623DFC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  <w:p w14:paraId="13299F22" w14:textId="77777777" w:rsidR="00363BCE" w:rsidRPr="00912E99" w:rsidRDefault="00363BCE" w:rsidP="00B96C98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6B17DDF9" wp14:editId="72A2DED6">
          <wp:simplePos x="0" y="0"/>
          <wp:positionH relativeFrom="column">
            <wp:posOffset>-20955</wp:posOffset>
          </wp:positionH>
          <wp:positionV relativeFrom="paragraph">
            <wp:posOffset>226695</wp:posOffset>
          </wp:positionV>
          <wp:extent cx="1318260" cy="234950"/>
          <wp:effectExtent l="0" t="0" r="0" b="0"/>
          <wp:wrapThrough wrapText="bothSides">
            <wp:wrapPolygon edited="0">
              <wp:start x="0" y="0"/>
              <wp:lineTo x="0" y="19265"/>
              <wp:lineTo x="21225" y="19265"/>
              <wp:lineTo x="21225" y="0"/>
              <wp:lineTo x="0" y="0"/>
            </wp:wrapPolygon>
          </wp:wrapThrough>
          <wp:docPr id="14" name="Picture 5" descr="Description: Description: Description: GEP-Letterhead-0504201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222D" w14:textId="14E1FD70" w:rsidR="00363BCE" w:rsidRDefault="00C14C4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4862EB18" wp14:editId="0623578A">
              <wp:simplePos x="0" y="0"/>
              <wp:positionH relativeFrom="column">
                <wp:posOffset>9861550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818835" id="Rectangle 10" o:spid="_x0000_s1026" style="position:absolute;margin-left:776.5pt;margin-top:-31.9pt;width:27pt;height:57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15E1C220" wp14:editId="03B658B3">
              <wp:simplePos x="0" y="0"/>
              <wp:positionH relativeFrom="column">
                <wp:posOffset>9862185</wp:posOffset>
              </wp:positionH>
              <wp:positionV relativeFrom="paragraph">
                <wp:posOffset>313690</wp:posOffset>
              </wp:positionV>
              <wp:extent cx="342900" cy="297180"/>
              <wp:effectExtent l="0" t="0" r="0" b="0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9F62B1" id="Rectangle 9" o:spid="_x0000_s1026" style="position:absolute;margin-left:776.55pt;margin-top:24.7pt;width:27pt;height:23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MqtgqH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10E10744" wp14:editId="582BBEB2">
              <wp:simplePos x="0" y="0"/>
              <wp:positionH relativeFrom="column">
                <wp:posOffset>9861550</wp:posOffset>
              </wp:positionH>
              <wp:positionV relativeFrom="paragraph">
                <wp:posOffset>744220</wp:posOffset>
              </wp:positionV>
              <wp:extent cx="342900" cy="9591040"/>
              <wp:effectExtent l="0" t="0" r="0" b="0"/>
              <wp:wrapNone/>
              <wp:docPr id="8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8EC8EE" id="Rectangle 8" o:spid="_x0000_s1026" style="position:absolute;margin-left:776.5pt;margin-top:58.6pt;width:27pt;height:755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" fillcolor="#c9d83a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23E073AD" wp14:editId="437BE226">
          <wp:simplePos x="0" y="0"/>
          <wp:positionH relativeFrom="column">
            <wp:posOffset>7937500</wp:posOffset>
          </wp:positionH>
          <wp:positionV relativeFrom="paragraph">
            <wp:posOffset>-177165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7" name="Picture 66" descr="../../../../../../../Desktop/GEP%20Logo%20as%20Approved%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C2819F" wp14:editId="40ABC32D">
              <wp:simplePos x="0" y="0"/>
              <wp:positionH relativeFrom="column">
                <wp:posOffset>-123825</wp:posOffset>
              </wp:positionH>
              <wp:positionV relativeFrom="paragraph">
                <wp:posOffset>475615</wp:posOffset>
              </wp:positionV>
              <wp:extent cx="3503295" cy="33655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F9FCD4" w14:textId="77777777" w:rsidR="00363BCE" w:rsidRPr="00912E99" w:rsidRDefault="00623DFC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623DFC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C2819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-9.75pt;margin-top:37.45pt;width:275.8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" filled="f" stroked="f">
              <v:textbox inset=",7.2pt,,7.2pt">
                <w:txbxContent>
                  <w:p w14:paraId="5FF9FCD4" w14:textId="77777777" w:rsidR="00363BCE" w:rsidRPr="00912E99" w:rsidRDefault="00623DFC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623DFC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1" locked="0" layoutInCell="1" allowOverlap="1" wp14:anchorId="64F39F6E" wp14:editId="0F567C4F">
          <wp:simplePos x="0" y="0"/>
          <wp:positionH relativeFrom="column">
            <wp:posOffset>-42545</wp:posOffset>
          </wp:positionH>
          <wp:positionV relativeFrom="paragraph">
            <wp:posOffset>181610</wp:posOffset>
          </wp:positionV>
          <wp:extent cx="1318260" cy="234950"/>
          <wp:effectExtent l="0" t="0" r="0" b="0"/>
          <wp:wrapNone/>
          <wp:docPr id="5" name="Picture 5" descr="Description: Description: Description: GEP-Letterhead-0504201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F8655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AF7C94"/>
    <w:multiLevelType w:val="hybridMultilevel"/>
    <w:tmpl w:val="0A52639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8D0B28"/>
    <w:multiLevelType w:val="hybridMultilevel"/>
    <w:tmpl w:val="4EAECF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907206"/>
    <w:multiLevelType w:val="hybridMultilevel"/>
    <w:tmpl w:val="5560B4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899219">
    <w:abstractNumId w:val="0"/>
  </w:num>
  <w:num w:numId="2" w16cid:durableId="391394887">
    <w:abstractNumId w:val="2"/>
  </w:num>
  <w:num w:numId="3" w16cid:durableId="2121607605">
    <w:abstractNumId w:val="3"/>
  </w:num>
  <w:num w:numId="4" w16cid:durableId="1120346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ZA" w:vendorID="64" w:dllVersion="6" w:nlCheck="1" w:checkStyle="1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yMzQ3MzQytLAwNDFU0lEKTi0uzszPAykwrAUA9GDX5SwAAAA="/>
  </w:docVars>
  <w:rsids>
    <w:rsidRoot w:val="00C14C40"/>
    <w:rsid w:val="00013422"/>
    <w:rsid w:val="00024FEF"/>
    <w:rsid w:val="00025B3D"/>
    <w:rsid w:val="000353E2"/>
    <w:rsid w:val="00035B3F"/>
    <w:rsid w:val="00040472"/>
    <w:rsid w:val="00040DDA"/>
    <w:rsid w:val="000417F9"/>
    <w:rsid w:val="00042368"/>
    <w:rsid w:val="00044DD3"/>
    <w:rsid w:val="00051FA1"/>
    <w:rsid w:val="00055744"/>
    <w:rsid w:val="00060DB7"/>
    <w:rsid w:val="000651A8"/>
    <w:rsid w:val="000773F2"/>
    <w:rsid w:val="000B330A"/>
    <w:rsid w:val="000C63CB"/>
    <w:rsid w:val="00130340"/>
    <w:rsid w:val="001524CC"/>
    <w:rsid w:val="001721AA"/>
    <w:rsid w:val="00177F63"/>
    <w:rsid w:val="001B3AF4"/>
    <w:rsid w:val="001C1771"/>
    <w:rsid w:val="001D5645"/>
    <w:rsid w:val="001F6605"/>
    <w:rsid w:val="00204897"/>
    <w:rsid w:val="0022413B"/>
    <w:rsid w:val="0023160C"/>
    <w:rsid w:val="002445C3"/>
    <w:rsid w:val="0025246A"/>
    <w:rsid w:val="00256F98"/>
    <w:rsid w:val="00261D29"/>
    <w:rsid w:val="002636CC"/>
    <w:rsid w:val="00273ED1"/>
    <w:rsid w:val="00284C50"/>
    <w:rsid w:val="002B426C"/>
    <w:rsid w:val="002D52AD"/>
    <w:rsid w:val="002E0988"/>
    <w:rsid w:val="002E1C21"/>
    <w:rsid w:val="00333ED6"/>
    <w:rsid w:val="00335AF2"/>
    <w:rsid w:val="00345688"/>
    <w:rsid w:val="00353F01"/>
    <w:rsid w:val="00363BCE"/>
    <w:rsid w:val="00371FB8"/>
    <w:rsid w:val="003734CC"/>
    <w:rsid w:val="003743D9"/>
    <w:rsid w:val="00391383"/>
    <w:rsid w:val="003A2228"/>
    <w:rsid w:val="003A370E"/>
    <w:rsid w:val="003B1CEB"/>
    <w:rsid w:val="003B5FA3"/>
    <w:rsid w:val="003C08B8"/>
    <w:rsid w:val="003C7C44"/>
    <w:rsid w:val="003D37F7"/>
    <w:rsid w:val="003D3BB2"/>
    <w:rsid w:val="003D3D4F"/>
    <w:rsid w:val="003E3C3B"/>
    <w:rsid w:val="003E5567"/>
    <w:rsid w:val="003F7A9C"/>
    <w:rsid w:val="004277D2"/>
    <w:rsid w:val="004314EA"/>
    <w:rsid w:val="004322C5"/>
    <w:rsid w:val="00437543"/>
    <w:rsid w:val="00463DDB"/>
    <w:rsid w:val="00463F9C"/>
    <w:rsid w:val="00466087"/>
    <w:rsid w:val="004715F4"/>
    <w:rsid w:val="00492DF4"/>
    <w:rsid w:val="00496941"/>
    <w:rsid w:val="00497F96"/>
    <w:rsid w:val="004B1836"/>
    <w:rsid w:val="004D2AA1"/>
    <w:rsid w:val="004D3DBE"/>
    <w:rsid w:val="004E1B72"/>
    <w:rsid w:val="004F39F8"/>
    <w:rsid w:val="00541209"/>
    <w:rsid w:val="00544576"/>
    <w:rsid w:val="00546AD0"/>
    <w:rsid w:val="0055111E"/>
    <w:rsid w:val="005646C5"/>
    <w:rsid w:val="00577F29"/>
    <w:rsid w:val="005A39F5"/>
    <w:rsid w:val="005D7BDE"/>
    <w:rsid w:val="005E5C24"/>
    <w:rsid w:val="005E75E3"/>
    <w:rsid w:val="005F64A5"/>
    <w:rsid w:val="0060596A"/>
    <w:rsid w:val="00611F0F"/>
    <w:rsid w:val="006208CA"/>
    <w:rsid w:val="00621624"/>
    <w:rsid w:val="006229CB"/>
    <w:rsid w:val="00623DFC"/>
    <w:rsid w:val="0063682D"/>
    <w:rsid w:val="00654B34"/>
    <w:rsid w:val="00662A76"/>
    <w:rsid w:val="006643A5"/>
    <w:rsid w:val="00665175"/>
    <w:rsid w:val="006734B5"/>
    <w:rsid w:val="00682E29"/>
    <w:rsid w:val="006868BF"/>
    <w:rsid w:val="006A182B"/>
    <w:rsid w:val="006A5CF1"/>
    <w:rsid w:val="006D2193"/>
    <w:rsid w:val="006D30CA"/>
    <w:rsid w:val="006D7B69"/>
    <w:rsid w:val="006E1BD2"/>
    <w:rsid w:val="006F0894"/>
    <w:rsid w:val="00706BA9"/>
    <w:rsid w:val="007074A4"/>
    <w:rsid w:val="00711CF5"/>
    <w:rsid w:val="0072698E"/>
    <w:rsid w:val="00730D8A"/>
    <w:rsid w:val="007566DC"/>
    <w:rsid w:val="00763ECF"/>
    <w:rsid w:val="00766222"/>
    <w:rsid w:val="00771D74"/>
    <w:rsid w:val="00780D15"/>
    <w:rsid w:val="0079296F"/>
    <w:rsid w:val="007B3FC8"/>
    <w:rsid w:val="007C2776"/>
    <w:rsid w:val="007F2D8D"/>
    <w:rsid w:val="007F35E7"/>
    <w:rsid w:val="00802557"/>
    <w:rsid w:val="0082190E"/>
    <w:rsid w:val="00822979"/>
    <w:rsid w:val="00826684"/>
    <w:rsid w:val="0083389F"/>
    <w:rsid w:val="00834BDF"/>
    <w:rsid w:val="00846EDC"/>
    <w:rsid w:val="00877CAF"/>
    <w:rsid w:val="00884746"/>
    <w:rsid w:val="008B755C"/>
    <w:rsid w:val="008C21B3"/>
    <w:rsid w:val="008E01E3"/>
    <w:rsid w:val="008E54D9"/>
    <w:rsid w:val="008F660D"/>
    <w:rsid w:val="00902BF4"/>
    <w:rsid w:val="00903512"/>
    <w:rsid w:val="00912E99"/>
    <w:rsid w:val="0092038C"/>
    <w:rsid w:val="009228CA"/>
    <w:rsid w:val="009408FF"/>
    <w:rsid w:val="00951308"/>
    <w:rsid w:val="0096077C"/>
    <w:rsid w:val="00972246"/>
    <w:rsid w:val="009722E5"/>
    <w:rsid w:val="009A295F"/>
    <w:rsid w:val="009A4FA6"/>
    <w:rsid w:val="009B3E93"/>
    <w:rsid w:val="009B525D"/>
    <w:rsid w:val="009E7C8B"/>
    <w:rsid w:val="009F4FF1"/>
    <w:rsid w:val="00A03DE2"/>
    <w:rsid w:val="00A133E1"/>
    <w:rsid w:val="00A21CE3"/>
    <w:rsid w:val="00A23B77"/>
    <w:rsid w:val="00A252C8"/>
    <w:rsid w:val="00A32C92"/>
    <w:rsid w:val="00A417C5"/>
    <w:rsid w:val="00A50605"/>
    <w:rsid w:val="00A520DC"/>
    <w:rsid w:val="00A71014"/>
    <w:rsid w:val="00A959DC"/>
    <w:rsid w:val="00AD579A"/>
    <w:rsid w:val="00AD5861"/>
    <w:rsid w:val="00AE143D"/>
    <w:rsid w:val="00B16202"/>
    <w:rsid w:val="00B209E6"/>
    <w:rsid w:val="00B2492C"/>
    <w:rsid w:val="00B2737E"/>
    <w:rsid w:val="00B3022D"/>
    <w:rsid w:val="00B54350"/>
    <w:rsid w:val="00B547B6"/>
    <w:rsid w:val="00B55A2C"/>
    <w:rsid w:val="00B72784"/>
    <w:rsid w:val="00B8615C"/>
    <w:rsid w:val="00B87078"/>
    <w:rsid w:val="00B87257"/>
    <w:rsid w:val="00B93D30"/>
    <w:rsid w:val="00B951D3"/>
    <w:rsid w:val="00B96C98"/>
    <w:rsid w:val="00BA2A79"/>
    <w:rsid w:val="00BA51AD"/>
    <w:rsid w:val="00BC3E7C"/>
    <w:rsid w:val="00BC4E4E"/>
    <w:rsid w:val="00BD1F20"/>
    <w:rsid w:val="00BD4F24"/>
    <w:rsid w:val="00BF45D0"/>
    <w:rsid w:val="00C14C40"/>
    <w:rsid w:val="00C46968"/>
    <w:rsid w:val="00C65BC0"/>
    <w:rsid w:val="00C82EB5"/>
    <w:rsid w:val="00CA781E"/>
    <w:rsid w:val="00CB5E3D"/>
    <w:rsid w:val="00CC30CD"/>
    <w:rsid w:val="00CD2824"/>
    <w:rsid w:val="00D04B17"/>
    <w:rsid w:val="00D231F3"/>
    <w:rsid w:val="00D33CBC"/>
    <w:rsid w:val="00D45749"/>
    <w:rsid w:val="00D56D3B"/>
    <w:rsid w:val="00DA3AF7"/>
    <w:rsid w:val="00DB5607"/>
    <w:rsid w:val="00DC41CB"/>
    <w:rsid w:val="00DC4507"/>
    <w:rsid w:val="00DE1107"/>
    <w:rsid w:val="00DE1A63"/>
    <w:rsid w:val="00DE2169"/>
    <w:rsid w:val="00DE5D39"/>
    <w:rsid w:val="00DE6BE4"/>
    <w:rsid w:val="00DF15A0"/>
    <w:rsid w:val="00E031ED"/>
    <w:rsid w:val="00E05C92"/>
    <w:rsid w:val="00E25996"/>
    <w:rsid w:val="00E2669F"/>
    <w:rsid w:val="00E34822"/>
    <w:rsid w:val="00E45559"/>
    <w:rsid w:val="00E472AC"/>
    <w:rsid w:val="00E71591"/>
    <w:rsid w:val="00E75D80"/>
    <w:rsid w:val="00EC5B26"/>
    <w:rsid w:val="00ED10E1"/>
    <w:rsid w:val="00EE23C0"/>
    <w:rsid w:val="00F0071D"/>
    <w:rsid w:val="00F01C7D"/>
    <w:rsid w:val="00F049F5"/>
    <w:rsid w:val="00F12E7A"/>
    <w:rsid w:val="00F62126"/>
    <w:rsid w:val="00F740E3"/>
    <w:rsid w:val="00F82F0C"/>
    <w:rsid w:val="00FA229C"/>
    <w:rsid w:val="00FB0676"/>
    <w:rsid w:val="00FB0C11"/>
    <w:rsid w:val="00FC6304"/>
    <w:rsid w:val="00FD0628"/>
    <w:rsid w:val="00FD2BEF"/>
    <w:rsid w:val="00FD3315"/>
    <w:rsid w:val="00FE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1365613"/>
  <w15:chartTrackingRefBased/>
  <w15:docId w15:val="{23C72D56-9710-4CF4-A405-41213209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0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CF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0E1"/>
    <w:pPr>
      <w:keepNext/>
      <w:spacing w:before="240" w:after="60"/>
      <w:outlineLvl w:val="0"/>
    </w:pPr>
    <w:rPr>
      <w:rFonts w:ascii="Cambria" w:eastAsia="MS Gothic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30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300F"/>
    <w:pPr>
      <w:tabs>
        <w:tab w:val="center" w:pos="4320"/>
        <w:tab w:val="right" w:pos="8640"/>
      </w:tabs>
    </w:pPr>
  </w:style>
  <w:style w:type="character" w:styleId="PageNumber">
    <w:name w:val="page number"/>
    <w:uiPriority w:val="99"/>
    <w:semiHidden/>
    <w:unhideWhenUsed/>
    <w:rsid w:val="003734CC"/>
  </w:style>
  <w:style w:type="paragraph" w:customStyle="1" w:styleId="NoSpacing1">
    <w:name w:val="No Spacing1"/>
    <w:link w:val="NoSpacingChar"/>
    <w:qFormat/>
    <w:rsid w:val="003734CC"/>
    <w:rPr>
      <w:rFonts w:ascii="PMingLiU" w:eastAsia="MS Mincho" w:hAnsi="PMingLiU"/>
      <w:sz w:val="22"/>
      <w:szCs w:val="22"/>
      <w:lang w:val="en-ZA" w:eastAsia="en-GB"/>
    </w:rPr>
  </w:style>
  <w:style w:type="character" w:customStyle="1" w:styleId="NoSpacingChar">
    <w:name w:val="No Spacing Char"/>
    <w:link w:val="NoSpacing1"/>
    <w:rsid w:val="003734CC"/>
    <w:rPr>
      <w:rFonts w:ascii="PMingLiU" w:eastAsia="MS Mincho" w:hAnsi="PMingLiU"/>
      <w:sz w:val="22"/>
      <w:szCs w:val="22"/>
      <w:lang w:bidi="ar-SA"/>
    </w:rPr>
  </w:style>
  <w:style w:type="character" w:customStyle="1" w:styleId="GridTable1Light1">
    <w:name w:val="Grid Table 1 Light1"/>
    <w:uiPriority w:val="33"/>
    <w:qFormat/>
    <w:rsid w:val="00ED10E1"/>
    <w:rPr>
      <w:b/>
      <w:bCs/>
      <w:smallCaps/>
      <w:spacing w:val="5"/>
    </w:rPr>
  </w:style>
  <w:style w:type="character" w:styleId="Strong">
    <w:name w:val="Strong"/>
    <w:uiPriority w:val="22"/>
    <w:qFormat/>
    <w:rsid w:val="00ED10E1"/>
    <w:rPr>
      <w:b/>
      <w:bCs/>
    </w:rPr>
  </w:style>
  <w:style w:type="character" w:customStyle="1" w:styleId="Heading1Char">
    <w:name w:val="Heading 1 Char"/>
    <w:link w:val="Heading1"/>
    <w:uiPriority w:val="9"/>
    <w:rsid w:val="00ED10E1"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ColourfulListAccent11">
    <w:name w:val="Colourful List – Accent 11"/>
    <w:basedOn w:val="Normal"/>
    <w:uiPriority w:val="34"/>
    <w:qFormat/>
    <w:rsid w:val="003D3BB2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755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DE1A6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E1A63"/>
    <w:rPr>
      <w:rFonts w:ascii="Tahoma" w:hAnsi="Tahoma" w:cs="Tahoma"/>
      <w:sz w:val="16"/>
      <w:szCs w:val="16"/>
      <w:lang w:val="en-US" w:eastAsia="en-US"/>
    </w:rPr>
  </w:style>
  <w:style w:type="paragraph" w:customStyle="1" w:styleId="p1">
    <w:name w:val="p1"/>
    <w:basedOn w:val="Normal"/>
    <w:rsid w:val="00496941"/>
    <w:rPr>
      <w:rFonts w:ascii="Calibri" w:hAnsi="Calibri"/>
      <w:sz w:val="17"/>
      <w:szCs w:val="17"/>
    </w:rPr>
  </w:style>
  <w:style w:type="character" w:customStyle="1" w:styleId="s1">
    <w:name w:val="s1"/>
    <w:rsid w:val="00496941"/>
  </w:style>
  <w:style w:type="table" w:styleId="TableGrid">
    <w:name w:val="Table Grid"/>
    <w:basedOn w:val="TableNormal"/>
    <w:uiPriority w:val="59"/>
    <w:rsid w:val="00035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homang\Desktop\GEP%20Templates_21062022\Landscape%2021062022\GEP%20Letterhead%20Landscape%20-%202106202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D8566D-9D8A-4554-A001-11FBBB5CD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GEP Letterhead Landscape - 21062022</Template>
  <TotalTime>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Palesa Shomang</dc:creator>
  <cp:keywords/>
  <cp:lastModifiedBy>Palesa Shomang</cp:lastModifiedBy>
  <cp:revision>1</cp:revision>
  <cp:lastPrinted>2019-10-14T12:53:00Z</cp:lastPrinted>
  <dcterms:created xsi:type="dcterms:W3CDTF">2022-07-12T10:08:00Z</dcterms:created>
  <dcterms:modified xsi:type="dcterms:W3CDTF">2022-07-12T10:10:00Z</dcterms:modified>
</cp:coreProperties>
</file>